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64594" w14:textId="3E47F555" w:rsidR="00682D2C" w:rsidRPr="00BB201D" w:rsidRDefault="00DF1BA7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caps/>
          <w:sz w:val="24"/>
          <w:szCs w:val="20"/>
          <w:u w:val="single"/>
        </w:rPr>
      </w:pPr>
      <w:r w:rsidRPr="00BB201D">
        <w:rPr>
          <w:rFonts w:ascii="Segoe UI" w:hAnsi="Segoe UI" w:cs="Segoe UI"/>
          <w:b/>
          <w:caps/>
          <w:sz w:val="24"/>
          <w:szCs w:val="20"/>
          <w:u w:val="single"/>
        </w:rPr>
        <w:t>Erklärung der Bieter</w:t>
      </w:r>
      <w:r w:rsidR="00D877D4" w:rsidRPr="00BB201D">
        <w:rPr>
          <w:rFonts w:ascii="Segoe UI" w:hAnsi="Segoe UI" w:cs="Segoe UI"/>
          <w:b/>
          <w:caps/>
          <w:sz w:val="24"/>
          <w:szCs w:val="20"/>
          <w:u w:val="single"/>
        </w:rPr>
        <w:t>gemeinschaft</w:t>
      </w:r>
    </w:p>
    <w:p w14:paraId="60584C01" w14:textId="77777777" w:rsidR="00333321" w:rsidRPr="00BB201D" w:rsidRDefault="00333321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04E6B32" w14:textId="77777777" w:rsidR="00C43A94" w:rsidRPr="00C43A94" w:rsidRDefault="00C43A94" w:rsidP="00C43A9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rPr>
          <w:rFonts w:ascii="Segoe UI" w:hAnsi="Segoe UI" w:cs="Segoe UI"/>
          <w:szCs w:val="20"/>
        </w:rPr>
      </w:pPr>
      <w:bookmarkStart w:id="0" w:name="_Hlk115100762"/>
      <w:bookmarkStart w:id="1" w:name="_Hlk115099996"/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C43A94" w:rsidRPr="00C43A94" w14:paraId="61DE3D0C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3B735593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bookmarkStart w:id="2" w:name="_Hlk115085271"/>
            <w:r w:rsidRPr="00C43A94">
              <w:rPr>
                <w:rFonts w:ascii="Segoe UI" w:hAnsi="Segoe UI" w:cs="Segoe UI"/>
                <w:b/>
                <w:szCs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Cs w:val="20"/>
            </w:rPr>
            <w:id w:val="-167879963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52A6BE45" w14:textId="79C1C262" w:rsidR="00C43A94" w:rsidRPr="00C43A94" w:rsidRDefault="00C12616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 xml:space="preserve">ÖA </w:t>
                </w:r>
                <w:r w:rsidR="005363A4">
                  <w:rPr>
                    <w:rFonts w:ascii="Segoe UI" w:hAnsi="Segoe UI" w:cs="Segoe UI"/>
                    <w:szCs w:val="20"/>
                  </w:rPr>
                  <w:t>12</w:t>
                </w:r>
                <w:r>
                  <w:rPr>
                    <w:rFonts w:ascii="Segoe UI" w:hAnsi="Segoe UI" w:cs="Segoe UI"/>
                    <w:szCs w:val="20"/>
                  </w:rPr>
                  <w:t>-2</w:t>
                </w:r>
                <w:r w:rsidR="00A33D02">
                  <w:rPr>
                    <w:rFonts w:ascii="Segoe UI" w:hAnsi="Segoe UI" w:cs="Segoe UI"/>
                    <w:szCs w:val="20"/>
                  </w:rPr>
                  <w:t>6</w:t>
                </w:r>
              </w:p>
            </w:tc>
          </w:sdtContent>
        </w:sdt>
      </w:tr>
      <w:tr w:rsidR="00C43A94" w:rsidRPr="00C43A94" w14:paraId="1A507192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1F5B765D" w14:textId="728737D7" w:rsidR="00C43A94" w:rsidRPr="00C43A94" w:rsidRDefault="00B75755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Beschaffungsvorhaben</w:t>
            </w:r>
            <w:r w:rsidR="00C43A94" w:rsidRPr="00C43A94">
              <w:rPr>
                <w:rFonts w:ascii="Segoe UI" w:hAnsi="Segoe UI" w:cs="Segoe UI"/>
                <w:b/>
                <w:szCs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Cs w:val="20"/>
            </w:rPr>
            <w:id w:val="202975642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12D8981E" w14:textId="74463D4E" w:rsidR="00C43A94" w:rsidRPr="00C43A94" w:rsidRDefault="00010B8F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b/>
                    <w:szCs w:val="20"/>
                  </w:rPr>
                  <w:t xml:space="preserve">Kauf 2 Stück </w:t>
                </w:r>
                <w:r w:rsidR="00DE2C89">
                  <w:rPr>
                    <w:rFonts w:ascii="Segoe UI" w:hAnsi="Segoe UI" w:cs="Segoe UI"/>
                    <w:b/>
                    <w:szCs w:val="20"/>
                  </w:rPr>
                  <w:t>Industrieroboter/ Roboterhund</w:t>
                </w:r>
                <w:r w:rsidR="00E42E86">
                  <w:rPr>
                    <w:rFonts w:ascii="Segoe UI" w:hAnsi="Segoe UI" w:cs="Segoe UI"/>
                    <w:b/>
                    <w:szCs w:val="20"/>
                  </w:rPr>
                  <w:t>e</w:t>
                </w:r>
              </w:p>
            </w:tc>
          </w:sdtContent>
        </w:sdt>
      </w:tr>
      <w:tr w:rsidR="006F2D06" w:rsidRPr="00C43A94" w14:paraId="7B6D8F3F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AFB026E" w14:textId="571D5CFB" w:rsidR="006F2D06" w:rsidRDefault="006F2D06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Leistung:</w:t>
            </w:r>
          </w:p>
        </w:tc>
        <w:sdt>
          <w:sdtPr>
            <w:rPr>
              <w:rFonts w:ascii="Segoe UI" w:hAnsi="Segoe UI" w:cs="Segoe UI"/>
              <w:szCs w:val="20"/>
            </w:rPr>
            <w:id w:val="-187391118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1A990550" w14:textId="75211785" w:rsidR="006F2D06" w:rsidRDefault="00DE2C89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 xml:space="preserve">Lieferung </w:t>
                </w:r>
                <w:proofErr w:type="spellStart"/>
                <w:r>
                  <w:rPr>
                    <w:rFonts w:ascii="Segoe UI" w:hAnsi="Segoe UI" w:cs="Segoe UI"/>
                    <w:szCs w:val="20"/>
                  </w:rPr>
                  <w:t>Unitree</w:t>
                </w:r>
                <w:proofErr w:type="spellEnd"/>
                <w:r>
                  <w:rPr>
                    <w:rFonts w:ascii="Segoe UI" w:hAnsi="Segoe UI" w:cs="Segoe UI"/>
                    <w:szCs w:val="20"/>
                  </w:rPr>
                  <w:t xml:space="preserve"> A2W Pro oder ähnlich </w:t>
                </w:r>
              </w:p>
            </w:tc>
          </w:sdtContent>
        </w:sdt>
      </w:tr>
      <w:bookmarkEnd w:id="2"/>
      <w:tr w:rsidR="00C43A94" w:rsidRPr="00C43A94" w14:paraId="169862F2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B21AA22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 w:rsidRPr="00C43A94">
              <w:rPr>
                <w:rFonts w:ascii="Segoe UI" w:hAnsi="Segoe UI" w:cs="Segoe UI"/>
                <w:b/>
                <w:szCs w:val="20"/>
              </w:rPr>
              <w:t>Los:</w:t>
            </w:r>
          </w:p>
        </w:tc>
        <w:sdt>
          <w:sdtPr>
            <w:rPr>
              <w:rFonts w:ascii="Segoe UI" w:hAnsi="Segoe UI" w:cs="Segoe UI"/>
              <w:szCs w:val="20"/>
            </w:rPr>
            <w:id w:val="-76399370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7588A7C0" w14:textId="19B70248" w:rsidR="00C43A94" w:rsidRPr="00C43A94" w:rsidRDefault="00A33D02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>Gesamtvergabe - ein Los</w:t>
                </w:r>
              </w:p>
            </w:tc>
          </w:sdtContent>
        </w:sdt>
      </w:tr>
    </w:tbl>
    <w:p w14:paraId="15A59F80" w14:textId="77777777" w:rsidR="00AD4EDA" w:rsidRPr="00BB201D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  <w:bookmarkStart w:id="3" w:name="_Hlk115101624"/>
      <w:bookmarkEnd w:id="0"/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AD4EDA" w:rsidRPr="00BB201D" w14:paraId="3DA7319E" w14:textId="77777777" w:rsidTr="00B7575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0DE4AA26" w14:textId="4F2AB8AE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b/>
                <w:spacing w:val="0"/>
                <w:szCs w:val="20"/>
              </w:rPr>
            </w:pPr>
            <w:bookmarkStart w:id="4" w:name="_Hlk115161060"/>
            <w:bookmarkEnd w:id="1"/>
            <w:r w:rsidRPr="00BB201D">
              <w:rPr>
                <w:rFonts w:ascii="Segoe UI" w:hAnsi="Segoe UI" w:cs="Segoe UI"/>
                <w:b/>
                <w:spacing w:val="0"/>
                <w:szCs w:val="20"/>
              </w:rPr>
              <w:t>Bieter:</w:t>
            </w:r>
          </w:p>
        </w:tc>
        <w:tc>
          <w:tcPr>
            <w:tcW w:w="7375" w:type="dxa"/>
            <w:shd w:val="clear" w:color="auto" w:fill="auto"/>
            <w:vAlign w:val="center"/>
            <w:hideMark/>
          </w:tcPr>
          <w:p w14:paraId="18603392" w14:textId="77777777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spacing w:val="0"/>
                <w:szCs w:val="20"/>
              </w:rPr>
            </w:pP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end"/>
            </w:r>
          </w:p>
        </w:tc>
      </w:tr>
      <w:bookmarkEnd w:id="3"/>
      <w:bookmarkEnd w:id="4"/>
    </w:tbl>
    <w:p w14:paraId="42CBF997" w14:textId="77777777" w:rsidR="00DF4D3D" w:rsidRPr="00BB201D" w:rsidRDefault="00DF4D3D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457E221A" w14:textId="47513A5E" w:rsidR="00AD4EDA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31E8633F" w14:textId="77777777" w:rsidR="007F3BC5" w:rsidRPr="00FB7FFC" w:rsidRDefault="007F3BC5" w:rsidP="007F3BC5">
      <w:pPr>
        <w:pStyle w:val="berschrift1"/>
        <w:widowControl w:val="0"/>
        <w:tabs>
          <w:tab w:val="left" w:pos="340"/>
          <w:tab w:val="left" w:pos="680"/>
          <w:tab w:val="left" w:pos="4536"/>
          <w:tab w:val="left" w:pos="8505"/>
        </w:tabs>
      </w:pPr>
      <w:r w:rsidRPr="00FB7FFC">
        <w:t>Wir, die nachstehend aufgeführten Unternehmen einer Bietergemeinschaft,</w:t>
      </w:r>
    </w:p>
    <w:p w14:paraId="3B34257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5A8E9EFF" w14:textId="1D427128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bevollmächtigter Vertreter</w:t>
      </w:r>
    </w:p>
    <w:p w14:paraId="2C76892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DD2A370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A77B7C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1</w:t>
            </w:r>
          </w:p>
        </w:tc>
      </w:tr>
      <w:tr w:rsidR="007F3BC5" w:rsidRPr="00FB7FFC" w14:paraId="726C4F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4D4DE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0567992F" w14:textId="4AD7D8C0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4D7A8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038A09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776BD6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D95733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46354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1A9E3D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434CF5B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59722C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0C34091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8C80CFD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7A7B692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6B7F2C0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DA70BA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0C777D1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weitere Mitglieder</w:t>
      </w:r>
    </w:p>
    <w:p w14:paraId="5F06601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7B6D757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12A0A3C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2</w:t>
            </w:r>
          </w:p>
        </w:tc>
      </w:tr>
      <w:tr w:rsidR="007F3BC5" w:rsidRPr="00FB7FFC" w14:paraId="57D586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C6FEF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6D39A7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DDE8A1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359B8A9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B2169A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649CC438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B32499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33E35A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7066B2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D208AE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147DDC1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7046DA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220916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16780FD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FEF11C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AE17544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318AF4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3</w:t>
            </w:r>
          </w:p>
        </w:tc>
      </w:tr>
      <w:tr w:rsidR="007F3BC5" w:rsidRPr="00FB7FFC" w14:paraId="7ACD33EA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65C928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586D792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B7596E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D4D900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39BCF8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E64B8EF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92C12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AC839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F9C904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9177A7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44C3338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2164797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45772D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29DCAE4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BC51A0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7F9F8972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383BA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4</w:t>
            </w:r>
          </w:p>
        </w:tc>
      </w:tr>
      <w:tr w:rsidR="007F3BC5" w:rsidRPr="00FB7FFC" w14:paraId="0597E44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2668E1B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20A8C4F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D92E422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F1D87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AECE82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1F8326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5746962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9FB8A5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ADE55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39B3909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38BE902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E3473D3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744100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592792B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D4C522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p w14:paraId="13F8563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beschließen, im Falle der Auftragserteilung eine Arbeitsgemeinschaft zu bilden und erklären</w:t>
      </w:r>
      <w:r w:rsidRPr="00FB7FFC">
        <w:rPr>
          <w:rStyle w:val="Funotenzeichen"/>
          <w:rFonts w:ascii="Segoe UI" w:hAnsi="Segoe UI" w:cs="Segoe UI"/>
          <w:b w:val="0"/>
          <w:sz w:val="20"/>
          <w:szCs w:val="20"/>
        </w:rPr>
        <w:footnoteReference w:id="1"/>
      </w:r>
      <w:r w:rsidRPr="00FB7FFC">
        <w:rPr>
          <w:rFonts w:ascii="Segoe UI" w:hAnsi="Segoe UI" w:cs="Segoe UI"/>
          <w:szCs w:val="20"/>
        </w:rPr>
        <w:t xml:space="preserve">, dass der bevollmächtigte Vertreter die Mitglieder gegenüber dem Auftraggeber rechtsverbindlich vertritt, zur Entgegennahme der Zahlungen mit befreiender Wirkung berechtigt ist und alle Mitglieder als </w:t>
      </w:r>
      <w:r w:rsidRPr="00FB7FFC">
        <w:rPr>
          <w:rFonts w:ascii="Segoe UI" w:hAnsi="Segoe UI" w:cs="Segoe UI"/>
          <w:szCs w:val="20"/>
        </w:rPr>
        <w:lastRenderedPageBreak/>
        <w:t>Gesamtschuldner haften.</w:t>
      </w:r>
    </w:p>
    <w:p w14:paraId="39116B9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C58EB8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2A51517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>
        <w:rPr>
          <w:rFonts w:ascii="Segoe UI" w:hAnsi="Segoe UI" w:cs="Segoe UI"/>
          <w:szCs w:val="20"/>
        </w:rPr>
        <w:t xml:space="preserve">Nachfolgend finden Sie die </w:t>
      </w:r>
      <w:r w:rsidRPr="00FB7FFC">
        <w:rPr>
          <w:rFonts w:ascii="Segoe UI" w:hAnsi="Segoe UI" w:cs="Segoe UI"/>
          <w:szCs w:val="20"/>
        </w:rPr>
        <w:t>Gründe, warum</w:t>
      </w:r>
      <w:r>
        <w:rPr>
          <w:rFonts w:ascii="Segoe UI" w:hAnsi="Segoe UI" w:cs="Segoe UI"/>
          <w:szCs w:val="20"/>
        </w:rPr>
        <w:t xml:space="preserve"> wir </w:t>
      </w:r>
      <w:r w:rsidRPr="00FB7FFC">
        <w:rPr>
          <w:rFonts w:ascii="Segoe UI" w:hAnsi="Segoe UI" w:cs="Segoe UI"/>
          <w:szCs w:val="20"/>
        </w:rPr>
        <w:t xml:space="preserve">für die Auftragsausführung die Form einer Bietergemeinschaft gewählt </w:t>
      </w:r>
      <w:r>
        <w:rPr>
          <w:rFonts w:ascii="Segoe UI" w:hAnsi="Segoe UI" w:cs="Segoe UI"/>
          <w:szCs w:val="20"/>
        </w:rPr>
        <w:t>haben</w:t>
      </w:r>
      <w:r w:rsidRPr="00FB7FFC">
        <w:rPr>
          <w:rFonts w:ascii="Segoe UI" w:hAnsi="Segoe UI" w:cs="Segoe UI"/>
          <w:szCs w:val="20"/>
        </w:rPr>
        <w:t>:</w:t>
      </w:r>
    </w:p>
    <w:p w14:paraId="0CAE58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  <w:bookmarkStart w:id="5" w:name="_Hlk174088151"/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808769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0820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37BA865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9C00795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26EF820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Es ist geplant, folgende Leistungsbestandteile vom entsprechenden Bietergemeinschaftsmitglied ausführen zu lassen (bitte in folgenden Zeilen dem jeweiligen Bietergemeinschaftsmitglied zugeordnet beschreiben):</w:t>
      </w:r>
    </w:p>
    <w:p w14:paraId="4D5CD29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bookmarkEnd w:id="5"/>
    <w:p w14:paraId="7D06ADB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DED6FC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F3D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1</w:t>
            </w:r>
          </w:p>
        </w:tc>
      </w:tr>
      <w:bookmarkStart w:id="6" w:name="_Hlk185243267"/>
      <w:tr w:rsidR="007F3BC5" w:rsidRPr="00FB7FFC" w14:paraId="7C39D122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A0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  <w:bookmarkEnd w:id="6"/>
    </w:tbl>
    <w:p w14:paraId="51191151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9BA35F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9D8773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4B0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0CD569C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20E8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247CB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75180F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260BA18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E011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6B13B9E3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05B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6ECF200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1B0D131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778E185A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27C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1017B1F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932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812DF4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70C16B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75CF0F7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b/>
          <w:bCs/>
          <w:szCs w:val="20"/>
        </w:rPr>
      </w:pPr>
      <w:r w:rsidRPr="00FB7FFC">
        <w:rPr>
          <w:rFonts w:ascii="Segoe UI" w:hAnsi="Segoe UI" w:cs="Segoe UI"/>
          <w:b/>
          <w:bCs/>
          <w:szCs w:val="20"/>
        </w:rPr>
        <w:t>Rechtsverbindliche Angabe der Erklärenden</w:t>
      </w:r>
    </w:p>
    <w:p w14:paraId="2391248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5713D66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1233B9F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1</w:t>
            </w:r>
          </w:p>
        </w:tc>
      </w:tr>
      <w:tr w:rsidR="007F3BC5" w:rsidRPr="00FB7FFC" w14:paraId="51AEDDDE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44D4CA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482209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F28579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79B4C1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660D1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B51C0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A61B6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0A1CEBD2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2701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7313893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F83A87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08E1F0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CED62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3FFB9D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2E8053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8F8CC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5FA45FD0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2818EF6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5D05A464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FFC86E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D02BA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E286A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F9B198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3048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356A6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E34073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898344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0813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28EB1D7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D60DF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54E264E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C45667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5D7851F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BEE860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42194B3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0264BD5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5F66B6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7FB1A701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DC1824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3AFFAC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3436A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B216B6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2213E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22616C4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E842CA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49FF0A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D60D5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66E1530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D3A69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74E8F5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819F6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0708229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2460B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76DF0C4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9ACEEB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65E6FE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3A3D26E6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A4FED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762B83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4157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2C643E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B26F70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0E019F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0500E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770F8D64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70A08C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36FF1E6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743ED9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2A1F235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79B81D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73D2038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ADD4E3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390E5B" w14:textId="77777777" w:rsidR="007F3BC5" w:rsidRPr="00BB201D" w:rsidRDefault="007F3BC5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sectPr w:rsidR="007F3BC5" w:rsidRPr="00BB201D" w:rsidSect="00AD4EDA">
      <w:headerReference w:type="even" r:id="rId8"/>
      <w:headerReference w:type="default" r:id="rId9"/>
      <w:footerReference w:type="default" r:id="rId10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E1D89" w14:textId="77777777" w:rsidR="007D42C4" w:rsidRDefault="007D42C4">
      <w:r>
        <w:separator/>
      </w:r>
    </w:p>
    <w:p w14:paraId="781FC48B" w14:textId="77777777" w:rsidR="007D42C4" w:rsidRDefault="007D42C4"/>
    <w:p w14:paraId="75C3F60A" w14:textId="77777777" w:rsidR="007D42C4" w:rsidRDefault="007D42C4"/>
  </w:endnote>
  <w:endnote w:type="continuationSeparator" w:id="0">
    <w:p w14:paraId="41414975" w14:textId="77777777" w:rsidR="007D42C4" w:rsidRDefault="007D42C4">
      <w:r>
        <w:continuationSeparator/>
      </w:r>
    </w:p>
    <w:p w14:paraId="00ABF057" w14:textId="77777777" w:rsidR="007D42C4" w:rsidRDefault="007D42C4"/>
    <w:p w14:paraId="5F2FDD1F" w14:textId="77777777" w:rsidR="007D42C4" w:rsidRDefault="007D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Segoe UI" w:eastAsiaTheme="minorEastAsia" w:hAnsi="Segoe UI"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eastAsiaTheme="minorEastAsia" w:hAnsi="Segoe UI"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3593CD" w14:textId="403A8D43" w:rsidR="00AD4EDA" w:rsidRDefault="00AD4EDA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214A1AEF" w14:textId="77777777" w:rsidR="00BB201D" w:rsidRPr="00BB201D" w:rsidRDefault="00BB201D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72A007AB" w14:textId="446F73C8" w:rsidR="00AD4EDA" w:rsidRPr="00BB201D" w:rsidRDefault="00AD4EDA" w:rsidP="00AD4ED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  <w:r w:rsidRPr="00B75755">
              <w:rPr>
                <w:rFonts w:ascii="Segoe UI" w:eastAsiaTheme="minorEastAsia" w:hAnsi="Segoe UI" w:cs="Segoe UI"/>
                <w:szCs w:val="16"/>
              </w:rPr>
              <w:t xml:space="preserve">Seite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PAGE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1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  <w:r w:rsidRPr="00B75755">
              <w:rPr>
                <w:rFonts w:ascii="Segoe UI" w:eastAsiaTheme="minorEastAsia" w:hAnsi="Segoe UI" w:cs="Segoe UI"/>
                <w:szCs w:val="16"/>
              </w:rPr>
              <w:t xml:space="preserve"> von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NUMPAGES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2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</w:p>
        </w:sdtContent>
      </w:sdt>
    </w:sdtContent>
  </w:sdt>
  <w:p w14:paraId="00531EF7" w14:textId="77777777" w:rsidR="00AD4EDA" w:rsidRPr="00BB201D" w:rsidRDefault="00AD4EDA" w:rsidP="00AD4ED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ascii="Segoe UI" w:eastAsiaTheme="minorEastAsia" w:hAnsi="Segoe UI"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78F39" w14:textId="77777777" w:rsidR="007D42C4" w:rsidRDefault="007D42C4">
      <w:r>
        <w:separator/>
      </w:r>
    </w:p>
  </w:footnote>
  <w:footnote w:type="continuationSeparator" w:id="0">
    <w:p w14:paraId="5530B53D" w14:textId="77777777" w:rsidR="007D42C4" w:rsidRDefault="007D42C4">
      <w:r>
        <w:continuationSeparator/>
      </w:r>
    </w:p>
    <w:p w14:paraId="48A5CD63" w14:textId="77777777" w:rsidR="007D42C4" w:rsidRDefault="007D42C4"/>
    <w:p w14:paraId="1BC51BD8" w14:textId="77777777" w:rsidR="007D42C4" w:rsidRDefault="007D42C4"/>
  </w:footnote>
  <w:footnote w:id="1">
    <w:p w14:paraId="4492591F" w14:textId="77777777" w:rsidR="007F3BC5" w:rsidRPr="00BA21E2" w:rsidRDefault="007F3BC5" w:rsidP="007F3BC5">
      <w:pPr>
        <w:pStyle w:val="Funotentext"/>
        <w:ind w:right="-149"/>
        <w:rPr>
          <w:rFonts w:ascii="Segoe UI" w:hAnsi="Segoe UI" w:cs="Segoe UI"/>
          <w:sz w:val="16"/>
          <w:szCs w:val="16"/>
        </w:rPr>
      </w:pPr>
      <w:r w:rsidRPr="00BA21E2">
        <w:rPr>
          <w:rStyle w:val="Funotenzeichen"/>
          <w:rFonts w:ascii="Segoe UI" w:hAnsi="Segoe UI" w:cs="Segoe UI"/>
          <w:b w:val="0"/>
        </w:rPr>
        <w:footnoteRef/>
      </w:r>
      <w:r w:rsidRPr="00BA21E2">
        <w:rPr>
          <w:rFonts w:ascii="Segoe UI" w:hAnsi="Segoe UI" w:cs="Segoe UI"/>
          <w:sz w:val="16"/>
          <w:szCs w:val="16"/>
        </w:rPr>
        <w:t xml:space="preserve"> 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ABC6" w14:textId="77777777" w:rsidR="00E718D1" w:rsidRDefault="00E718D1"/>
  <w:p w14:paraId="3FA2BFD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9F13C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561074A5" w14:textId="7B524475" w:rsidR="00E718D1" w:rsidRPr="00E25FFC" w:rsidRDefault="001B0BB0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sz w:val="20"/>
        <w:szCs w:val="16"/>
      </w:rPr>
      <w:t>F</w:t>
    </w:r>
    <w:r w:rsidR="00E25FFC" w:rsidRPr="00E25FFC">
      <w:rPr>
        <w:rFonts w:ascii="Segoe UI" w:hAnsi="Segoe UI" w:cs="Segoe UI"/>
        <w:sz w:val="20"/>
        <w:szCs w:val="16"/>
      </w:rPr>
      <w:t>ormblatt 26</w:t>
    </w:r>
    <w:r w:rsidR="00BB201D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BB201D" w:rsidRPr="006F2D06">
      <w:rPr>
        <w:rFonts w:ascii="Segoe UI" w:hAnsi="Segoe UI" w:cs="Segoe UI"/>
        <w:bCs/>
        <w:sz w:val="20"/>
        <w:szCs w:val="16"/>
      </w:rPr>
      <w:t xml:space="preserve">– </w:t>
    </w:r>
    <w:r w:rsidR="00E718D1" w:rsidRPr="006F2D06">
      <w:rPr>
        <w:rFonts w:ascii="Segoe UI" w:hAnsi="Segoe UI" w:cs="Segoe UI"/>
        <w:bCs/>
        <w:sz w:val="20"/>
        <w:szCs w:val="16"/>
      </w:rPr>
      <w:t>Erklärung Bietergemeinschaft</w:t>
    </w:r>
  </w:p>
  <w:p w14:paraId="5057CABD" w14:textId="7B4E53F4" w:rsidR="00950B48" w:rsidRPr="00E25FFC" w:rsidRDefault="003C2146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b w:val="0"/>
        <w:bCs/>
        <w:sz w:val="20"/>
        <w:szCs w:val="16"/>
      </w:rPr>
      <w:t>Dieses Formblatt ist</w:t>
    </w:r>
    <w:r w:rsidR="00FD2BC6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3015C0">
      <w:rPr>
        <w:rFonts w:ascii="Segoe UI" w:hAnsi="Segoe UI" w:cs="Segoe UI"/>
        <w:b w:val="0"/>
        <w:bCs/>
        <w:sz w:val="20"/>
        <w:szCs w:val="16"/>
      </w:rPr>
      <w:t>nur bei Bedarf</w:t>
    </w:r>
    <w:r w:rsidR="00D97AA2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Pr="00E25FFC">
      <w:rPr>
        <w:rFonts w:ascii="Segoe UI" w:hAnsi="Segoe UI" w:cs="Segoe UI"/>
        <w:b w:val="0"/>
        <w:bCs/>
        <w:sz w:val="20"/>
        <w:szCs w:val="16"/>
      </w:rPr>
      <w:t>einzureichen.</w:t>
    </w:r>
  </w:p>
  <w:p w14:paraId="5309849C" w14:textId="5D35D281" w:rsidR="00950B48" w:rsidRPr="00BB201D" w:rsidRDefault="00950B48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74D993E6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502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7"/>
  </w:num>
  <w:num w:numId="5">
    <w:abstractNumId w:val="10"/>
  </w:num>
  <w:num w:numId="6">
    <w:abstractNumId w:val="3"/>
  </w:num>
  <w:num w:numId="7">
    <w:abstractNumId w:val="13"/>
  </w:num>
  <w:num w:numId="8">
    <w:abstractNumId w:val="9"/>
  </w:num>
  <w:num w:numId="9">
    <w:abstractNumId w:val="16"/>
  </w:num>
  <w:num w:numId="10">
    <w:abstractNumId w:val="5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2"/>
  </w:num>
  <w:num w:numId="17">
    <w:abstractNumId w:val="2"/>
  </w:num>
  <w:num w:numId="18">
    <w:abstractNumId w:val="15"/>
  </w:num>
  <w:num w:numId="19">
    <w:abstractNumId w:val="14"/>
  </w:num>
  <w:num w:numId="20">
    <w:abstractNumId w:val="11"/>
  </w:num>
  <w:num w:numId="21">
    <w:abstractNumId w:val="7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Io2fA+6GNecv0sMWxMXr/4czpSHvm2g3UAvCpay8QqaDVlcx+vVBbU5xwFVxhSW6PmagRW3ZOKHErHT07xMiA==" w:salt="U16ELZBTHaWtuLENQ9+N1w==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0B8F"/>
    <w:rsid w:val="0001134B"/>
    <w:rsid w:val="000114D3"/>
    <w:rsid w:val="0002647C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0E553B"/>
    <w:rsid w:val="001028D9"/>
    <w:rsid w:val="00106076"/>
    <w:rsid w:val="00127C79"/>
    <w:rsid w:val="0013131F"/>
    <w:rsid w:val="001352E2"/>
    <w:rsid w:val="00135C8F"/>
    <w:rsid w:val="001426F7"/>
    <w:rsid w:val="001A3008"/>
    <w:rsid w:val="001A6205"/>
    <w:rsid w:val="001B0BB0"/>
    <w:rsid w:val="001B705C"/>
    <w:rsid w:val="001C3E5C"/>
    <w:rsid w:val="001C509D"/>
    <w:rsid w:val="001E0C92"/>
    <w:rsid w:val="001F47CC"/>
    <w:rsid w:val="002053AC"/>
    <w:rsid w:val="00210C5A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015C0"/>
    <w:rsid w:val="00327698"/>
    <w:rsid w:val="00333321"/>
    <w:rsid w:val="00342FD2"/>
    <w:rsid w:val="00343119"/>
    <w:rsid w:val="00347F9A"/>
    <w:rsid w:val="00352BE9"/>
    <w:rsid w:val="003552CC"/>
    <w:rsid w:val="00355C7F"/>
    <w:rsid w:val="003843E3"/>
    <w:rsid w:val="00397B33"/>
    <w:rsid w:val="003A2123"/>
    <w:rsid w:val="003A362C"/>
    <w:rsid w:val="003A36E9"/>
    <w:rsid w:val="003A3FE2"/>
    <w:rsid w:val="003C2146"/>
    <w:rsid w:val="003C2EE6"/>
    <w:rsid w:val="003D3E99"/>
    <w:rsid w:val="003E2CD4"/>
    <w:rsid w:val="003F62B1"/>
    <w:rsid w:val="00400E8B"/>
    <w:rsid w:val="00402A1B"/>
    <w:rsid w:val="00402AA9"/>
    <w:rsid w:val="00424038"/>
    <w:rsid w:val="0045228F"/>
    <w:rsid w:val="00454471"/>
    <w:rsid w:val="0045726B"/>
    <w:rsid w:val="00464121"/>
    <w:rsid w:val="0047055A"/>
    <w:rsid w:val="00480ABD"/>
    <w:rsid w:val="004818FE"/>
    <w:rsid w:val="00492429"/>
    <w:rsid w:val="004A64CA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363A4"/>
    <w:rsid w:val="00552B78"/>
    <w:rsid w:val="005575B0"/>
    <w:rsid w:val="00573601"/>
    <w:rsid w:val="00574488"/>
    <w:rsid w:val="00576C66"/>
    <w:rsid w:val="005A4489"/>
    <w:rsid w:val="005C301C"/>
    <w:rsid w:val="005C41DA"/>
    <w:rsid w:val="005D26D1"/>
    <w:rsid w:val="005D6968"/>
    <w:rsid w:val="005F31F3"/>
    <w:rsid w:val="005F32A5"/>
    <w:rsid w:val="005F41CD"/>
    <w:rsid w:val="00605DD3"/>
    <w:rsid w:val="00606550"/>
    <w:rsid w:val="00607EE7"/>
    <w:rsid w:val="00614636"/>
    <w:rsid w:val="006325CE"/>
    <w:rsid w:val="00640260"/>
    <w:rsid w:val="00642F5E"/>
    <w:rsid w:val="00643351"/>
    <w:rsid w:val="00652C06"/>
    <w:rsid w:val="0066119D"/>
    <w:rsid w:val="00667DCD"/>
    <w:rsid w:val="00682D2C"/>
    <w:rsid w:val="006A5AED"/>
    <w:rsid w:val="006A66F3"/>
    <w:rsid w:val="006B7CF1"/>
    <w:rsid w:val="006D70A3"/>
    <w:rsid w:val="006E67E5"/>
    <w:rsid w:val="006F2D06"/>
    <w:rsid w:val="00724CA7"/>
    <w:rsid w:val="00734EDE"/>
    <w:rsid w:val="007359C9"/>
    <w:rsid w:val="007378A4"/>
    <w:rsid w:val="00744C5B"/>
    <w:rsid w:val="00747AC4"/>
    <w:rsid w:val="007633C2"/>
    <w:rsid w:val="00763D9F"/>
    <w:rsid w:val="0078194F"/>
    <w:rsid w:val="00782E76"/>
    <w:rsid w:val="0078695C"/>
    <w:rsid w:val="007B043E"/>
    <w:rsid w:val="007B55F8"/>
    <w:rsid w:val="007D42C4"/>
    <w:rsid w:val="007E5172"/>
    <w:rsid w:val="007E61DB"/>
    <w:rsid w:val="007F3BC5"/>
    <w:rsid w:val="0081723D"/>
    <w:rsid w:val="008600C6"/>
    <w:rsid w:val="008B1F06"/>
    <w:rsid w:val="008B513B"/>
    <w:rsid w:val="008B77DC"/>
    <w:rsid w:val="008D764D"/>
    <w:rsid w:val="008F52AA"/>
    <w:rsid w:val="008F6547"/>
    <w:rsid w:val="00910F0B"/>
    <w:rsid w:val="0091380D"/>
    <w:rsid w:val="00922DBD"/>
    <w:rsid w:val="00950B48"/>
    <w:rsid w:val="00962412"/>
    <w:rsid w:val="0097166A"/>
    <w:rsid w:val="009769C9"/>
    <w:rsid w:val="009A3215"/>
    <w:rsid w:val="009A33B4"/>
    <w:rsid w:val="009C14BE"/>
    <w:rsid w:val="00A00872"/>
    <w:rsid w:val="00A069F8"/>
    <w:rsid w:val="00A14F4C"/>
    <w:rsid w:val="00A23DED"/>
    <w:rsid w:val="00A306AA"/>
    <w:rsid w:val="00A33D02"/>
    <w:rsid w:val="00A35166"/>
    <w:rsid w:val="00A47DB2"/>
    <w:rsid w:val="00A5084B"/>
    <w:rsid w:val="00A62D54"/>
    <w:rsid w:val="00A7298F"/>
    <w:rsid w:val="00A756BA"/>
    <w:rsid w:val="00A75824"/>
    <w:rsid w:val="00A800AD"/>
    <w:rsid w:val="00A90C84"/>
    <w:rsid w:val="00A94D04"/>
    <w:rsid w:val="00AB4B05"/>
    <w:rsid w:val="00AC56D5"/>
    <w:rsid w:val="00AC7F2D"/>
    <w:rsid w:val="00AD4EDA"/>
    <w:rsid w:val="00AD584D"/>
    <w:rsid w:val="00AE4AF0"/>
    <w:rsid w:val="00AF0DE2"/>
    <w:rsid w:val="00B003C3"/>
    <w:rsid w:val="00B14EF0"/>
    <w:rsid w:val="00B23C01"/>
    <w:rsid w:val="00B26A7F"/>
    <w:rsid w:val="00B40909"/>
    <w:rsid w:val="00B434E5"/>
    <w:rsid w:val="00B55AC6"/>
    <w:rsid w:val="00B61D2B"/>
    <w:rsid w:val="00B6780C"/>
    <w:rsid w:val="00B70CB9"/>
    <w:rsid w:val="00B75755"/>
    <w:rsid w:val="00B96ADB"/>
    <w:rsid w:val="00B96B19"/>
    <w:rsid w:val="00BA21E2"/>
    <w:rsid w:val="00BA5E42"/>
    <w:rsid w:val="00BB201D"/>
    <w:rsid w:val="00BD357E"/>
    <w:rsid w:val="00C101BF"/>
    <w:rsid w:val="00C12616"/>
    <w:rsid w:val="00C21355"/>
    <w:rsid w:val="00C246AC"/>
    <w:rsid w:val="00C26124"/>
    <w:rsid w:val="00C2678D"/>
    <w:rsid w:val="00C30192"/>
    <w:rsid w:val="00C36A76"/>
    <w:rsid w:val="00C43A94"/>
    <w:rsid w:val="00C764C5"/>
    <w:rsid w:val="00C96E57"/>
    <w:rsid w:val="00CC3222"/>
    <w:rsid w:val="00CD1B39"/>
    <w:rsid w:val="00CD54C7"/>
    <w:rsid w:val="00CE155F"/>
    <w:rsid w:val="00CF0058"/>
    <w:rsid w:val="00CF64C4"/>
    <w:rsid w:val="00D05C74"/>
    <w:rsid w:val="00D11921"/>
    <w:rsid w:val="00D17F7A"/>
    <w:rsid w:val="00D50F0F"/>
    <w:rsid w:val="00D6072E"/>
    <w:rsid w:val="00D610FB"/>
    <w:rsid w:val="00D86706"/>
    <w:rsid w:val="00D86C81"/>
    <w:rsid w:val="00D877D4"/>
    <w:rsid w:val="00D97AA2"/>
    <w:rsid w:val="00DA276D"/>
    <w:rsid w:val="00DB65E1"/>
    <w:rsid w:val="00DB6C0D"/>
    <w:rsid w:val="00DC2EA6"/>
    <w:rsid w:val="00DC7E08"/>
    <w:rsid w:val="00DD02F2"/>
    <w:rsid w:val="00DD5025"/>
    <w:rsid w:val="00DE2C89"/>
    <w:rsid w:val="00DE2F64"/>
    <w:rsid w:val="00DE420C"/>
    <w:rsid w:val="00DE58F4"/>
    <w:rsid w:val="00DF1BA7"/>
    <w:rsid w:val="00DF4D3D"/>
    <w:rsid w:val="00DF4D8C"/>
    <w:rsid w:val="00E02FAA"/>
    <w:rsid w:val="00E1197E"/>
    <w:rsid w:val="00E25FFC"/>
    <w:rsid w:val="00E322E9"/>
    <w:rsid w:val="00E42E86"/>
    <w:rsid w:val="00E578EB"/>
    <w:rsid w:val="00E6087B"/>
    <w:rsid w:val="00E718D1"/>
    <w:rsid w:val="00E85EBB"/>
    <w:rsid w:val="00EA10EB"/>
    <w:rsid w:val="00EC7AED"/>
    <w:rsid w:val="00ED30CB"/>
    <w:rsid w:val="00EF1300"/>
    <w:rsid w:val="00F060E5"/>
    <w:rsid w:val="00F133C2"/>
    <w:rsid w:val="00F21669"/>
    <w:rsid w:val="00F32C49"/>
    <w:rsid w:val="00F63D49"/>
    <w:rsid w:val="00F668BF"/>
    <w:rsid w:val="00F92CF7"/>
    <w:rsid w:val="00FA0151"/>
    <w:rsid w:val="00FA4334"/>
    <w:rsid w:val="00FA78D5"/>
    <w:rsid w:val="00FB10CF"/>
    <w:rsid w:val="00FB16AA"/>
    <w:rsid w:val="00FB37F2"/>
    <w:rsid w:val="00FB3FEA"/>
    <w:rsid w:val="00FB56A0"/>
    <w:rsid w:val="00FC0982"/>
    <w:rsid w:val="00FC1057"/>
    <w:rsid w:val="00FD2BC6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419E94F"/>
  <w15:docId w15:val="{C3CCB328-2DCD-46B3-AC1F-A30D7906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rsid w:val="00AD4EDA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Standard1"/>
    <w:basedOn w:val="Standard"/>
    <w:next w:val="Standard"/>
    <w:qFormat/>
    <w:rsid w:val="00342FD2"/>
    <w:pPr>
      <w:outlineLvl w:val="0"/>
    </w:pPr>
    <w:rPr>
      <w:rFonts w:ascii="Segoe UI" w:hAnsi="Segoe UI" w:cs="Segoe UI"/>
      <w:szCs w:val="20"/>
    </w:rPr>
  </w:style>
  <w:style w:type="paragraph" w:styleId="berschrift2">
    <w:name w:val="heading 2"/>
    <w:aliases w:val="Arial 10 fett"/>
    <w:basedOn w:val="Standard"/>
    <w:next w:val="Standard"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link w:val="KopfzeileZchn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character" w:customStyle="1" w:styleId="KopfzeileZchn">
    <w:name w:val="Kopfzeile Zchn"/>
    <w:basedOn w:val="Absatz-Standardschriftart"/>
    <w:link w:val="Kopfzeile"/>
    <w:rsid w:val="003C2146"/>
    <w:rPr>
      <w:rFonts w:ascii="Arial" w:hAnsi="Arial"/>
      <w:b/>
      <w:sz w:val="24"/>
      <w:szCs w:val="24"/>
    </w:rPr>
  </w:style>
  <w:style w:type="table" w:customStyle="1" w:styleId="Tabellenraster1">
    <w:name w:val="Tabellenraster1"/>
    <w:basedOn w:val="NormaleTabelle"/>
    <w:next w:val="Tabellenraster"/>
    <w:rsid w:val="00AD4EDA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semiHidden/>
    <w:unhideWhenUsed/>
    <w:rsid w:val="00AD4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757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EB8DF-482B-4E73-9BB1-BEFA4A619122}"/>
      </w:docPartPr>
      <w:docPartBody>
        <w:p w:rsidR="00BB4788" w:rsidRDefault="001102AD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AD"/>
    <w:rsid w:val="001102AD"/>
    <w:rsid w:val="00B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02A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0BE4A-20AB-4662-855A-3EA52971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224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Sebastian.Scheit</cp:lastModifiedBy>
  <cp:revision>15</cp:revision>
  <cp:lastPrinted>2010-02-09T14:26:00Z</cp:lastPrinted>
  <dcterms:created xsi:type="dcterms:W3CDTF">2025-06-17T05:47:00Z</dcterms:created>
  <dcterms:modified xsi:type="dcterms:W3CDTF">2026-07-09T07:57:00Z</dcterms:modified>
</cp:coreProperties>
</file>